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Bangor Aberconwy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Bangor Aberconwy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Bangor Aberconwy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Bangor Aberconwy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Bangor Aberconwy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Bangor Aberconwy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Bangor Aberconwy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Bangor Aberconwy is estimated to be </w:t>
      </w:r>
      <w:r w:rsidRPr="00773DF7">
        <w:rPr>
          <w:rFonts w:ascii="Libre Franklin Light" w:eastAsia="Times New Roman" w:hAnsi="Libre Franklin Light" w:cs="Calibri Light"/>
          <w:b/>
          <w:bCs/>
          <w:color w:val="C45911" w:themeColor="accent2" w:themeShade="BF"/>
        </w:rPr>
        <w:t xml:space="preserve">£1,096,979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Bangor Aberconwy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Bangor Aberconwy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Bangor Aberconwy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Bangor Aberconwy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ngor Aberconw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Bangor Aberconwy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ngor Aberconw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Bangor Aberconwy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Bangor Aberconwy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ngor Aberconw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Bangor Aberconwy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36.4%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Bangor Aberconwy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Bangor Aberconwy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Bangor Aberconwy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Bangor Aberconwy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Bangor Aberconwy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£1,096,979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Bangor Aberconwy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£17,868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£369,520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£26,471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£7,445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£662,026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£1,096,979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Bangor Aberconwy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Bangor Aberconwy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Bangor Aberconwy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Bangor Aberconwy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Bangor Aberconwy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Bangor Aberconwy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Bangor Aberconwy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Bangor Aberconwy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Bangor Aberconwy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Bangor Aberconwy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Bangor Aberconwy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Bangor Aberconwy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85C755C-7A1E-4DA6-8220-9FBD9BF246A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